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BB0" w:rsidRDefault="00354BB0" w:rsidP="00E043B2">
      <w:pPr>
        <w:pStyle w:val="NoSpacing"/>
        <w:ind w:left="52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5</w:t>
      </w:r>
    </w:p>
    <w:p w:rsidR="00354BB0" w:rsidRDefault="00354BB0" w:rsidP="00E043B2">
      <w:pPr>
        <w:spacing w:after="0" w:line="240" w:lineRule="auto"/>
        <w:ind w:left="522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к решению </w:t>
      </w: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 xml:space="preserve"> сессии </w:t>
      </w:r>
      <w:r>
        <w:rPr>
          <w:rFonts w:ascii="Times New Roman" w:hAnsi="Times New Roman"/>
          <w:sz w:val="28"/>
          <w:szCs w:val="28"/>
          <w:lang w:val="en-US" w:eastAsia="ru-RU"/>
        </w:rPr>
        <w:t>III</w:t>
      </w:r>
      <w:r>
        <w:rPr>
          <w:rFonts w:ascii="Times New Roman" w:hAnsi="Times New Roman"/>
          <w:sz w:val="28"/>
          <w:szCs w:val="28"/>
          <w:lang w:eastAsia="ru-RU"/>
        </w:rPr>
        <w:t xml:space="preserve"> созыва</w:t>
      </w:r>
    </w:p>
    <w:p w:rsidR="00354BB0" w:rsidRDefault="00354BB0" w:rsidP="00E043B2">
      <w:pPr>
        <w:spacing w:after="0" w:line="240" w:lineRule="auto"/>
        <w:ind w:left="522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Совета </w:t>
      </w:r>
      <w:r>
        <w:rPr>
          <w:rFonts w:ascii="Times New Roman" w:hAnsi="Times New Roman"/>
          <w:sz w:val="28"/>
          <w:szCs w:val="28"/>
        </w:rPr>
        <w:t>Выселковского сельского поселения Выселковского района</w:t>
      </w:r>
    </w:p>
    <w:p w:rsidR="00354BB0" w:rsidRDefault="00354BB0" w:rsidP="00E043B2">
      <w:pPr>
        <w:spacing w:after="0" w:line="240" w:lineRule="auto"/>
        <w:ind w:left="522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от 15 апреля 2015 года № 2-48</w:t>
      </w:r>
    </w:p>
    <w:p w:rsidR="00354BB0" w:rsidRDefault="00354BB0" w:rsidP="00590CCC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354BB0" w:rsidRDefault="00354BB0" w:rsidP="00590CCC">
      <w:pPr>
        <w:pStyle w:val="NoSpacing"/>
        <w:rPr>
          <w:rFonts w:ascii="Times New Roman" w:hAnsi="Times New Roman"/>
          <w:sz w:val="28"/>
          <w:szCs w:val="28"/>
        </w:rPr>
      </w:pPr>
    </w:p>
    <w:p w:rsidR="00354BB0" w:rsidRDefault="00354BB0" w:rsidP="00590CCC">
      <w:pPr>
        <w:pStyle w:val="NoSpacing"/>
        <w:rPr>
          <w:rFonts w:ascii="Times New Roman" w:hAnsi="Times New Roman"/>
          <w:sz w:val="28"/>
          <w:szCs w:val="28"/>
        </w:rPr>
      </w:pPr>
    </w:p>
    <w:p w:rsidR="00354BB0" w:rsidRPr="00590CCC" w:rsidRDefault="00354BB0" w:rsidP="00590CCC">
      <w:pPr>
        <w:pStyle w:val="NoSpacing"/>
        <w:rPr>
          <w:rFonts w:ascii="Times New Roman" w:hAnsi="Times New Roman"/>
          <w:sz w:val="28"/>
          <w:szCs w:val="28"/>
        </w:rPr>
      </w:pPr>
    </w:p>
    <w:tbl>
      <w:tblPr>
        <w:tblW w:w="9660" w:type="dxa"/>
        <w:tblInd w:w="93" w:type="dxa"/>
        <w:tblLook w:val="00A0"/>
      </w:tblPr>
      <w:tblGrid>
        <w:gridCol w:w="1433"/>
        <w:gridCol w:w="4607"/>
        <w:gridCol w:w="1160"/>
        <w:gridCol w:w="1100"/>
        <w:gridCol w:w="1360"/>
      </w:tblGrid>
      <w:tr w:rsidR="00354BB0" w:rsidRPr="000A7A51" w:rsidTr="00590CCC">
        <w:trPr>
          <w:trHeight w:val="1335"/>
        </w:trPr>
        <w:tc>
          <w:tcPr>
            <w:tcW w:w="966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54BB0" w:rsidRDefault="00354BB0" w:rsidP="008D35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75B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Расходы местного бюджета на исполнение </w:t>
            </w:r>
          </w:p>
          <w:p w:rsidR="00354BB0" w:rsidRPr="00590CCC" w:rsidRDefault="00354BB0" w:rsidP="008D35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ведомственных целевых программ</w:t>
            </w:r>
            <w:r w:rsidRPr="00A675B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2014</w:t>
            </w:r>
            <w:r w:rsidRPr="00A675B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354BB0" w:rsidRPr="000A7A51" w:rsidTr="0025505F">
        <w:trPr>
          <w:trHeight w:val="175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BB0" w:rsidRPr="00590CCC" w:rsidRDefault="00354BB0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46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354BB0" w:rsidRPr="00590CCC" w:rsidRDefault="00354BB0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354BB0" w:rsidRDefault="00354BB0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54BB0" w:rsidRPr="00590CCC" w:rsidRDefault="00354BB0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План, тыс. руб.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354BB0" w:rsidRDefault="00354BB0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54BB0" w:rsidRPr="00590CCC" w:rsidRDefault="00354BB0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Факт, тыс. руб.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354BB0" w:rsidRDefault="00354BB0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54BB0" w:rsidRPr="00590CCC" w:rsidRDefault="00354BB0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Исполнение, %</w:t>
            </w:r>
          </w:p>
        </w:tc>
      </w:tr>
      <w:tr w:rsidR="00354BB0" w:rsidRPr="000A7A51" w:rsidTr="00503586">
        <w:trPr>
          <w:trHeight w:val="390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4BB0" w:rsidRPr="00590CCC" w:rsidRDefault="00354BB0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354BB0" w:rsidRPr="00590CCC" w:rsidRDefault="00354BB0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54BB0" w:rsidRPr="00590CCC" w:rsidRDefault="00354BB0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54BB0" w:rsidRPr="00590CCC" w:rsidRDefault="00354BB0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54BB0" w:rsidRPr="00590CCC" w:rsidRDefault="00354BB0" w:rsidP="00590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354BB0" w:rsidRPr="000A7A51" w:rsidTr="00503586">
        <w:trPr>
          <w:trHeight w:val="722"/>
        </w:trPr>
        <w:tc>
          <w:tcPr>
            <w:tcW w:w="1433" w:type="dxa"/>
            <w:tcBorders>
              <w:top w:val="single" w:sz="4" w:space="0" w:color="auto"/>
            </w:tcBorders>
          </w:tcPr>
          <w:p w:rsidR="00354BB0" w:rsidRPr="00590CCC" w:rsidRDefault="00354BB0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56 4 8020</w:t>
            </w:r>
          </w:p>
        </w:tc>
        <w:tc>
          <w:tcPr>
            <w:tcW w:w="4607" w:type="dxa"/>
            <w:tcBorders>
              <w:top w:val="single" w:sz="4" w:space="0" w:color="auto"/>
            </w:tcBorders>
            <w:vAlign w:val="bottom"/>
          </w:tcPr>
          <w:p w:rsidR="00354BB0" w:rsidRPr="00590CCC" w:rsidRDefault="00354BB0" w:rsidP="00590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Ведомственная целевая программа «Обеспечение жильем молодых семей на 2014 год»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:rsidR="00354BB0" w:rsidRPr="00590CCC" w:rsidRDefault="00354BB0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345,8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:rsidR="00354BB0" w:rsidRPr="00590CCC" w:rsidRDefault="00354BB0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250,4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vAlign w:val="bottom"/>
          </w:tcPr>
          <w:p w:rsidR="00354BB0" w:rsidRPr="00590CCC" w:rsidRDefault="00354BB0" w:rsidP="00590C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72,4</w:t>
            </w:r>
          </w:p>
        </w:tc>
      </w:tr>
      <w:tr w:rsidR="00354BB0" w:rsidRPr="000A7A51" w:rsidTr="00503586">
        <w:trPr>
          <w:trHeight w:val="154"/>
        </w:trPr>
        <w:tc>
          <w:tcPr>
            <w:tcW w:w="1433" w:type="dxa"/>
          </w:tcPr>
          <w:p w:rsidR="00354BB0" w:rsidRPr="0025505F" w:rsidRDefault="00354BB0" w:rsidP="00590C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550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607" w:type="dxa"/>
          </w:tcPr>
          <w:p w:rsidR="00354BB0" w:rsidRPr="0025505F" w:rsidRDefault="00354BB0" w:rsidP="00590CC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vAlign w:val="bottom"/>
          </w:tcPr>
          <w:p w:rsidR="00354BB0" w:rsidRPr="0025505F" w:rsidRDefault="00354BB0" w:rsidP="00590C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345,8</w:t>
            </w:r>
          </w:p>
        </w:tc>
        <w:tc>
          <w:tcPr>
            <w:tcW w:w="1100" w:type="dxa"/>
            <w:vAlign w:val="bottom"/>
          </w:tcPr>
          <w:p w:rsidR="00354BB0" w:rsidRPr="0025505F" w:rsidRDefault="00354BB0" w:rsidP="00590C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250,4</w:t>
            </w:r>
          </w:p>
        </w:tc>
        <w:tc>
          <w:tcPr>
            <w:tcW w:w="1360" w:type="dxa"/>
            <w:vAlign w:val="bottom"/>
          </w:tcPr>
          <w:p w:rsidR="00354BB0" w:rsidRPr="0025505F" w:rsidRDefault="00354BB0" w:rsidP="00590C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72,4</w:t>
            </w:r>
          </w:p>
        </w:tc>
      </w:tr>
    </w:tbl>
    <w:p w:rsidR="00354BB0" w:rsidRDefault="00354BB0" w:rsidP="00590CCC">
      <w:pPr>
        <w:pStyle w:val="NoSpacing"/>
        <w:rPr>
          <w:rFonts w:ascii="Times New Roman" w:hAnsi="Times New Roman"/>
          <w:sz w:val="28"/>
          <w:szCs w:val="28"/>
        </w:rPr>
      </w:pPr>
    </w:p>
    <w:p w:rsidR="00354BB0" w:rsidRDefault="00354BB0" w:rsidP="00590CCC">
      <w:pPr>
        <w:pStyle w:val="NoSpacing"/>
        <w:rPr>
          <w:rFonts w:ascii="Times New Roman" w:hAnsi="Times New Roman"/>
          <w:sz w:val="28"/>
          <w:szCs w:val="28"/>
        </w:rPr>
      </w:pPr>
    </w:p>
    <w:p w:rsidR="00354BB0" w:rsidRDefault="00354BB0" w:rsidP="00590CCC">
      <w:pPr>
        <w:pStyle w:val="NoSpacing"/>
        <w:rPr>
          <w:rFonts w:ascii="Times New Roman" w:hAnsi="Times New Roman"/>
          <w:sz w:val="28"/>
          <w:szCs w:val="28"/>
        </w:rPr>
      </w:pPr>
    </w:p>
    <w:p w:rsidR="00354BB0" w:rsidRDefault="00354BB0" w:rsidP="00590CCC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</w:p>
    <w:p w:rsidR="00354BB0" w:rsidRDefault="00354BB0" w:rsidP="00590CCC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354BB0" w:rsidRDefault="00354BB0" w:rsidP="00590CCC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Выселковского района по финансовым</w:t>
      </w:r>
    </w:p>
    <w:p w:rsidR="00354BB0" w:rsidRPr="00590CCC" w:rsidRDefault="00354BB0" w:rsidP="00590CCC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производственным вопросам                                                        Т.В.Миронова</w:t>
      </w:r>
    </w:p>
    <w:sectPr w:rsidR="00354BB0" w:rsidRPr="00590CCC" w:rsidSect="00375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758A"/>
    <w:rsid w:val="0007109B"/>
    <w:rsid w:val="000A7A51"/>
    <w:rsid w:val="000C758A"/>
    <w:rsid w:val="000D1AA2"/>
    <w:rsid w:val="0018484F"/>
    <w:rsid w:val="001C02ED"/>
    <w:rsid w:val="001F3A31"/>
    <w:rsid w:val="0025505F"/>
    <w:rsid w:val="002F6260"/>
    <w:rsid w:val="00354BB0"/>
    <w:rsid w:val="00375D9C"/>
    <w:rsid w:val="00503586"/>
    <w:rsid w:val="00556391"/>
    <w:rsid w:val="00571A86"/>
    <w:rsid w:val="00575127"/>
    <w:rsid w:val="00590CCC"/>
    <w:rsid w:val="005C12E2"/>
    <w:rsid w:val="005F0937"/>
    <w:rsid w:val="00703F5A"/>
    <w:rsid w:val="00720A6C"/>
    <w:rsid w:val="00733BE8"/>
    <w:rsid w:val="0079494A"/>
    <w:rsid w:val="00807FB6"/>
    <w:rsid w:val="00826EB2"/>
    <w:rsid w:val="0088655D"/>
    <w:rsid w:val="008D359D"/>
    <w:rsid w:val="009C7027"/>
    <w:rsid w:val="009E3F52"/>
    <w:rsid w:val="00A675B6"/>
    <w:rsid w:val="00AB75EF"/>
    <w:rsid w:val="00BD1ABA"/>
    <w:rsid w:val="00D10DFC"/>
    <w:rsid w:val="00D52B88"/>
    <w:rsid w:val="00D634B6"/>
    <w:rsid w:val="00DC78AE"/>
    <w:rsid w:val="00DE6DF6"/>
    <w:rsid w:val="00DE79BE"/>
    <w:rsid w:val="00E012BB"/>
    <w:rsid w:val="00E04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D9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90CCC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373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3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3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3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1</Pages>
  <Words>96</Words>
  <Characters>553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31</cp:revision>
  <cp:lastPrinted>2014-10-22T09:25:00Z</cp:lastPrinted>
  <dcterms:created xsi:type="dcterms:W3CDTF">2013-04-16T13:57:00Z</dcterms:created>
  <dcterms:modified xsi:type="dcterms:W3CDTF">2015-09-15T08:29:00Z</dcterms:modified>
</cp:coreProperties>
</file>